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F120DD" w:rsidRPr="00F120DD" w:rsidTr="00A6161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ΕΙΔΟΣ: </w:t>
            </w:r>
            <w:proofErr w:type="spellStart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Plate</w:t>
            </w:r>
            <w:proofErr w:type="spellEnd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Count</w:t>
            </w:r>
            <w:proofErr w:type="spellEnd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>Agar</w:t>
            </w:r>
            <w:proofErr w:type="spellEnd"/>
            <w:r w:rsidRPr="00F120DD">
              <w:rPr>
                <w:rFonts w:ascii="Tahoma" w:eastAsia="DengXian" w:hAnsi="Tahoma" w:cs="Tahoma"/>
                <w:b/>
                <w:color w:val="000000"/>
                <w:sz w:val="18"/>
                <w:szCs w:val="18"/>
              </w:rPr>
              <w:t xml:space="preserve"> για εργαστηριακή χρήση</w:t>
            </w:r>
          </w:p>
        </w:tc>
      </w:tr>
      <w:tr w:rsidR="00F120DD" w:rsidRPr="00F120DD" w:rsidTr="00A6161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ΠΑΡΑΠΟΜΠΗ</w:t>
            </w:r>
          </w:p>
        </w:tc>
      </w:tr>
      <w:tr w:rsidR="00F120DD" w:rsidRPr="00F120DD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(ε)</w:t>
            </w:r>
          </w:p>
        </w:tc>
      </w:tr>
      <w:tr w:rsidR="00F120DD" w:rsidRPr="00F120DD" w:rsidTr="00A6161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0DD"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Γενικά</w:t>
            </w:r>
            <w:proofErr w:type="spellEnd"/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Χαρα</w:t>
            </w:r>
            <w:proofErr w:type="spellStart"/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>κτηριστικά</w:t>
            </w:r>
            <w:proofErr w:type="spellEnd"/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500g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 xml:space="preserve"> </w:t>
            </w: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Εμφάνιση σκόνης: Μπεζ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</w:pP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Χρώμα κατά την ανασύσταση: Μπεζ 1-2  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pH</w:t>
            </w:r>
            <w:proofErr w:type="spellEnd"/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(25°C): 6,8 - 7,2   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Καθαρότητα: Διαυγές  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Θερμόφιλα: Απουσία    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0DD" w:rsidRPr="00F120DD" w:rsidTr="00A6161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  <w:proofErr w:type="spellStart"/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Μεσόφιλα</w:t>
            </w:r>
            <w:proofErr w:type="spellEnd"/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>: Απουσία</w:t>
            </w:r>
          </w:p>
        </w:tc>
        <w:tc>
          <w:tcPr>
            <w:tcW w:w="1080" w:type="dxa"/>
            <w:shd w:val="clear" w:color="auto" w:fill="auto"/>
          </w:tcPr>
          <w:p w:rsidR="00F120DD" w:rsidRPr="00F120DD" w:rsidRDefault="00F120DD" w:rsidP="00F120DD">
            <w:pPr>
              <w:suppressAutoHyphens/>
              <w:spacing w:after="120"/>
              <w:jc w:val="center"/>
              <w:rPr>
                <w:rFonts w:ascii="Calibri" w:hAnsi="Calibri" w:cs="Calibri"/>
                <w:sz w:val="22"/>
                <w:lang w:val="en-GB" w:eastAsia="zh-CN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  <w:lang w:val="en-GB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F120DD" w:rsidRPr="00F120DD" w:rsidRDefault="00F120DD" w:rsidP="00F120DD">
            <w:pPr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</w:rPr>
            </w:pPr>
          </w:p>
        </w:tc>
      </w:tr>
      <w:tr w:rsidR="00F120DD" w:rsidRPr="00F120DD" w:rsidTr="00A6161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sz w:val="18"/>
                <w:szCs w:val="18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F120DD" w:rsidRPr="00F120DD" w:rsidRDefault="00F120DD" w:rsidP="00F120DD">
            <w:pPr>
              <w:jc w:val="both"/>
              <w:rPr>
                <w:rFonts w:ascii="Tahoma" w:hAnsi="Tahoma" w:cs="Tahoma"/>
                <w:sz w:val="18"/>
                <w:szCs w:val="18"/>
              </w:rPr>
            </w:pPr>
            <w:r w:rsidRPr="00F120DD">
              <w:rPr>
                <w:rFonts w:ascii="Tahoma" w:hAnsi="Tahoma" w:cs="Tahoma"/>
                <w:sz w:val="18"/>
                <w:szCs w:val="18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120DD">
              <w:rPr>
                <w:rFonts w:ascii="Tahoma" w:hAnsi="Tahoma" w:cs="Tahoma"/>
                <w:sz w:val="18"/>
                <w:szCs w:val="18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F120DD" w:rsidRPr="00F120DD" w:rsidRDefault="00F120DD" w:rsidP="00F120DD">
            <w:pPr>
              <w:jc w:val="center"/>
              <w:rPr>
                <w:rFonts w:ascii="Tahoma" w:hAnsi="Tahoma" w:cs="Tahoma"/>
                <w:color w:val="000000"/>
                <w:sz w:val="18"/>
                <w:szCs w:val="18"/>
              </w:rPr>
            </w:pPr>
            <w:r w:rsidRPr="00F120DD">
              <w:rPr>
                <w:rFonts w:ascii="Tahoma" w:eastAsia="DengXian" w:hAnsi="Tahoma" w:cs="Tahoma"/>
                <w:color w:val="000000"/>
                <w:sz w:val="18"/>
                <w:szCs w:val="18"/>
              </w:rPr>
              <w:t xml:space="preserve"> </w:t>
            </w:r>
          </w:p>
        </w:tc>
      </w:tr>
    </w:tbl>
    <w:p w:rsidR="00B43CAA" w:rsidRPr="00F120DD" w:rsidRDefault="00B43CAA" w:rsidP="00F120DD">
      <w:bookmarkStart w:id="0" w:name="_GoBack"/>
      <w:bookmarkEnd w:id="0"/>
    </w:p>
    <w:sectPr w:rsidR="00B43CAA" w:rsidRPr="00F120D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02B"/>
    <w:rsid w:val="000735AF"/>
    <w:rsid w:val="0080302B"/>
    <w:rsid w:val="00B43CAA"/>
    <w:rsid w:val="00D2557A"/>
    <w:rsid w:val="00F12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DF6F7-B000-45D0-84FA-8F97C791B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5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808DF3CB</Template>
  <TotalTime>1</TotalTime>
  <Pages>1</Pages>
  <Words>63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2025-11-24T08:56:00Z</dcterms:created>
  <dcterms:modified xsi:type="dcterms:W3CDTF">2025-11-24T08:56:00Z</dcterms:modified>
</cp:coreProperties>
</file>